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0843EE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083ABDBC" w:rsidR="00A21A80" w:rsidRPr="000843EE" w:rsidRDefault="00F9057E" w:rsidP="00A21A80">
      <w:pPr>
        <w:jc w:val="center"/>
        <w:rPr>
          <w:b/>
          <w:bCs/>
          <w:caps/>
          <w:sz w:val="28"/>
          <w:szCs w:val="20"/>
        </w:rPr>
      </w:pPr>
      <w:r>
        <w:rPr>
          <w:b/>
          <w:bCs/>
          <w:caps/>
          <w:sz w:val="28"/>
          <w:szCs w:val="20"/>
        </w:rPr>
        <w:t>meras</w:t>
      </w:r>
    </w:p>
    <w:p w14:paraId="0AA40B60" w14:textId="77777777" w:rsidR="00A21A80" w:rsidRPr="000843EE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9F7613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FF2844" w:rsidRDefault="00CA047E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9F7613" w:rsidRDefault="00CA047E" w:rsidP="009F7613">
            <w:pPr>
              <w:jc w:val="both"/>
              <w:rPr>
                <w:lang w:val="en-US"/>
              </w:rPr>
            </w:pPr>
          </w:p>
        </w:tc>
      </w:tr>
    </w:tbl>
    <w:p w14:paraId="1A789A08" w14:textId="750B2295" w:rsidR="00B1475F" w:rsidRDefault="00B1475F" w:rsidP="007833CA">
      <w:pPr>
        <w:jc w:val="both"/>
        <w:rPr>
          <w:b/>
        </w:rPr>
      </w:pPr>
    </w:p>
    <w:p w14:paraId="1FB9EE90" w14:textId="0E7E03BA" w:rsidR="00B1475F" w:rsidRDefault="00B1475F" w:rsidP="007833CA">
      <w:pPr>
        <w:jc w:val="both"/>
        <w:rPr>
          <w:b/>
        </w:rPr>
      </w:pPr>
    </w:p>
    <w:p w14:paraId="776A52D9" w14:textId="77777777" w:rsidR="006A5677" w:rsidRDefault="006A5677" w:rsidP="007833CA">
      <w:pPr>
        <w:jc w:val="both"/>
        <w:rPr>
          <w:bCs/>
        </w:rPr>
      </w:pPr>
      <w:r>
        <w:rPr>
          <w:bCs/>
        </w:rPr>
        <w:t>Klaipėdos miesto savivaldybės merui</w:t>
      </w:r>
    </w:p>
    <w:p w14:paraId="65181263" w14:textId="11BFCBD9" w:rsidR="00A824A8" w:rsidRPr="00A824A8" w:rsidRDefault="006A5677" w:rsidP="007833CA">
      <w:pPr>
        <w:jc w:val="both"/>
        <w:rPr>
          <w:bCs/>
        </w:rPr>
      </w:pPr>
      <w:r>
        <w:rPr>
          <w:bCs/>
        </w:rPr>
        <w:t>Vytautui Grubliauskui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</w:t>
      </w:r>
      <w:r w:rsidR="00DB580C">
        <w:rPr>
          <w:bCs/>
        </w:rPr>
        <w:tab/>
      </w:r>
      <w:r w:rsidR="00DB580C">
        <w:rPr>
          <w:bCs/>
        </w:rPr>
        <w:tab/>
      </w:r>
      <w:r w:rsidR="00A53ADA">
        <w:rPr>
          <w:bCs/>
        </w:rPr>
        <w:t xml:space="preserve">                   </w:t>
      </w:r>
    </w:p>
    <w:p w14:paraId="0AB4BC80" w14:textId="58711000" w:rsidR="00A824A8" w:rsidRPr="00A824A8" w:rsidRDefault="00A824A8" w:rsidP="00A824A8">
      <w:pPr>
        <w:tabs>
          <w:tab w:val="left" w:pos="6465"/>
        </w:tabs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DB580C">
        <w:rPr>
          <w:bCs/>
        </w:rPr>
        <w:t xml:space="preserve">                                                         </w:t>
      </w:r>
      <w:r>
        <w:rPr>
          <w:bCs/>
        </w:rPr>
        <w:tab/>
      </w:r>
    </w:p>
    <w:p w14:paraId="4D872E7B" w14:textId="4CD8A4F3" w:rsidR="00A824A8" w:rsidRDefault="00A824A8" w:rsidP="007833CA">
      <w:pPr>
        <w:jc w:val="both"/>
        <w:rPr>
          <w:b/>
        </w:rPr>
      </w:pPr>
    </w:p>
    <w:p w14:paraId="19697F4B" w14:textId="41211365" w:rsidR="00A824A8" w:rsidRDefault="00A824A8" w:rsidP="007833CA">
      <w:pPr>
        <w:jc w:val="both"/>
        <w:rPr>
          <w:b/>
        </w:rPr>
      </w:pPr>
    </w:p>
    <w:p w14:paraId="47B0B44C" w14:textId="77777777" w:rsidR="00E86E0D" w:rsidRDefault="00E86E0D" w:rsidP="007931A1">
      <w:pPr>
        <w:rPr>
          <w:b/>
        </w:rPr>
      </w:pPr>
    </w:p>
    <w:p w14:paraId="5F599294" w14:textId="26FDE242" w:rsidR="0045121A" w:rsidRDefault="00B1475F" w:rsidP="006A5677">
      <w:pPr>
        <w:rPr>
          <w:b/>
          <w:bCs/>
        </w:rPr>
      </w:pPr>
      <w:r>
        <w:rPr>
          <w:b/>
        </w:rPr>
        <w:t>DĖL</w:t>
      </w:r>
      <w:r w:rsidR="00982D7B">
        <w:rPr>
          <w:b/>
        </w:rPr>
        <w:t xml:space="preserve"> </w:t>
      </w:r>
      <w:r w:rsidR="006A5677">
        <w:rPr>
          <w:b/>
        </w:rPr>
        <w:t xml:space="preserve">ŪKIO LĖŠŲ </w:t>
      </w:r>
      <w:r w:rsidR="00D34A7F">
        <w:rPr>
          <w:b/>
        </w:rPr>
        <w:t xml:space="preserve">KOMPENSAVIMO DYDŽIO </w:t>
      </w:r>
      <w:r w:rsidR="005F5520">
        <w:rPr>
          <w:b/>
        </w:rPr>
        <w:t>SUDERINIMO</w:t>
      </w:r>
    </w:p>
    <w:p w14:paraId="669EE1EE" w14:textId="57578017" w:rsidR="00D40D57" w:rsidRDefault="00D40D57" w:rsidP="00EC68F9">
      <w:pPr>
        <w:tabs>
          <w:tab w:val="left" w:pos="1134"/>
          <w:tab w:val="left" w:pos="1418"/>
          <w:tab w:val="left" w:pos="1701"/>
        </w:tabs>
        <w:jc w:val="both"/>
      </w:pPr>
    </w:p>
    <w:p w14:paraId="6E31AF2F" w14:textId="2A4A9DBC" w:rsidR="00AC63AA" w:rsidRDefault="00982D7B" w:rsidP="00EC68F9">
      <w:pPr>
        <w:tabs>
          <w:tab w:val="left" w:pos="1134"/>
          <w:tab w:val="left" w:pos="1418"/>
          <w:tab w:val="left" w:pos="1701"/>
        </w:tabs>
        <w:jc w:val="both"/>
      </w:pPr>
      <w:r>
        <w:tab/>
      </w:r>
    </w:p>
    <w:p w14:paraId="0B920D1E" w14:textId="7D0DE6E0" w:rsidR="00D77C43" w:rsidRDefault="00D77C43" w:rsidP="00EC68F9">
      <w:pPr>
        <w:tabs>
          <w:tab w:val="left" w:pos="1134"/>
          <w:tab w:val="left" w:pos="1418"/>
          <w:tab w:val="left" w:pos="1701"/>
        </w:tabs>
        <w:jc w:val="both"/>
      </w:pPr>
    </w:p>
    <w:p w14:paraId="195F1B4F" w14:textId="1C07604C" w:rsidR="00D77C43" w:rsidRDefault="00D77C43" w:rsidP="00EC68F9">
      <w:pPr>
        <w:tabs>
          <w:tab w:val="left" w:pos="1134"/>
          <w:tab w:val="left" w:pos="1418"/>
          <w:tab w:val="left" w:pos="1701"/>
        </w:tabs>
        <w:jc w:val="both"/>
      </w:pPr>
      <w:r>
        <w:t xml:space="preserve">                </w:t>
      </w:r>
      <w:r w:rsidR="000C5035">
        <w:t xml:space="preserve">Klaipėdos rajono savivaldybė susipažino su </w:t>
      </w:r>
      <w:r>
        <w:t xml:space="preserve">2022 m. balandžio 5 d. </w:t>
      </w:r>
      <w:r w:rsidR="000C5035">
        <w:t xml:space="preserve">gautu raštu </w:t>
      </w:r>
      <w:r w:rsidR="005F5520">
        <w:t xml:space="preserve">                           </w:t>
      </w:r>
      <w:r w:rsidR="000C5035">
        <w:t xml:space="preserve">Nr. (4.77E) – R2 – 1036 „Dėl ūkio lėšų kompensavimo dydžio suderinimo“ ir neprieštarauja, kad </w:t>
      </w:r>
      <w:r w:rsidR="00812F18">
        <w:t xml:space="preserve">Klaipėdos rajono teritorijoje gyvenančių mokinių, besimokančių Klaipėdos miesto savivaldybės bendrojo ugdymo, ikimokyklinio ir priešmokyklinio ugdymo įstaigose, </w:t>
      </w:r>
      <w:r w:rsidR="000C5035">
        <w:t>naujai nustatyta vidutinė atlygintina ūkio lėšų</w:t>
      </w:r>
      <w:r w:rsidR="00E65F97">
        <w:t xml:space="preserve"> kaina vienam </w:t>
      </w:r>
      <w:r w:rsidR="00812F18">
        <w:t>vaikui, įsigaliotų nuo 2022 m. rugsėjo 1 d.</w:t>
      </w:r>
    </w:p>
    <w:p w14:paraId="372D1EDB" w14:textId="762E2CC6" w:rsidR="00B1475F" w:rsidRDefault="00982D7B" w:rsidP="003E1DB8">
      <w:pPr>
        <w:tabs>
          <w:tab w:val="left" w:pos="1134"/>
          <w:tab w:val="left" w:pos="1418"/>
          <w:tab w:val="left" w:pos="1701"/>
        </w:tabs>
        <w:jc w:val="both"/>
      </w:pPr>
      <w:r>
        <w:tab/>
      </w:r>
    </w:p>
    <w:p w14:paraId="6478A8BB" w14:textId="03EDF111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5A45D890" w14:textId="4491FFC7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300E4B9D" w14:textId="2F77831A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16ED57B6" w14:textId="77777777" w:rsidR="00D77C43" w:rsidRDefault="00D77C43" w:rsidP="003E1DB8">
      <w:pPr>
        <w:tabs>
          <w:tab w:val="left" w:pos="1134"/>
          <w:tab w:val="left" w:pos="1418"/>
          <w:tab w:val="left" w:pos="1701"/>
        </w:tabs>
        <w:jc w:val="both"/>
      </w:pPr>
    </w:p>
    <w:p w14:paraId="21284C4A" w14:textId="639544D4" w:rsidR="00B1475F" w:rsidRDefault="00B1475F" w:rsidP="00A21A80"/>
    <w:p w14:paraId="22038289" w14:textId="720B6BB9" w:rsidR="00B1475F" w:rsidRDefault="00B1475F" w:rsidP="00A21A80"/>
    <w:p w14:paraId="784E5F1E" w14:textId="207261D4" w:rsidR="00A21A80" w:rsidRDefault="00030BB7" w:rsidP="00030BB7">
      <w:r>
        <w:t>Savivaldybės meras</w:t>
      </w:r>
      <w:r w:rsidR="007931A1">
        <w:t xml:space="preserve">                             </w:t>
      </w:r>
      <w:r>
        <w:t xml:space="preserve">                                                  </w:t>
      </w:r>
      <w:r w:rsidR="00445817">
        <w:t xml:space="preserve">               </w:t>
      </w:r>
      <w:r>
        <w:t xml:space="preserve">    Bronius Markauskas</w:t>
      </w:r>
      <w:r w:rsidR="007931A1">
        <w:t xml:space="preserve">                                                </w:t>
      </w:r>
      <w:r>
        <w:t xml:space="preserve">                    </w:t>
      </w:r>
    </w:p>
    <w:p w14:paraId="71A4052C" w14:textId="4B558420" w:rsidR="008F20BE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279464A" w14:textId="16676760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0B1DB4D" w14:textId="0E80745C" w:rsidR="002E3E4E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7809B2E" w14:textId="2AB8F65F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A9A2F85" w14:textId="0DD055ED" w:rsidR="00AC63AA" w:rsidRDefault="00AC63AA" w:rsidP="00B809F5">
      <w:pPr>
        <w:tabs>
          <w:tab w:val="left" w:pos="1134"/>
          <w:tab w:val="left" w:pos="1418"/>
          <w:tab w:val="left" w:pos="1701"/>
        </w:tabs>
        <w:jc w:val="center"/>
        <w:rPr>
          <w:sz w:val="16"/>
          <w:szCs w:val="16"/>
        </w:rPr>
      </w:pPr>
    </w:p>
    <w:p w14:paraId="615134E6" w14:textId="77777777" w:rsidR="00FC35EC" w:rsidRDefault="00FC35EC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164A33E1" w14:textId="2F198943" w:rsidR="00C8424E" w:rsidRDefault="00C8424E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01B39840" w14:textId="61E4789C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14F3DCB5" w14:textId="6A66C2AD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03474629" w14:textId="605B482B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28EC7915" w14:textId="12EDF4D8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DD6D09E" w14:textId="450E288C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B3652F5" w14:textId="7E196182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2EBEB6A2" w14:textId="657128CF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13783BC" w14:textId="09C5AAC7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7F3541D9" w14:textId="392C0C75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69E6AA43" w14:textId="77777777" w:rsidR="003E1DB8" w:rsidRDefault="003E1DB8" w:rsidP="002100E9">
      <w:pPr>
        <w:tabs>
          <w:tab w:val="left" w:pos="1134"/>
          <w:tab w:val="left" w:pos="1418"/>
          <w:tab w:val="left" w:pos="1701"/>
        </w:tabs>
        <w:jc w:val="both"/>
        <w:rPr>
          <w:lang w:val="en-GB"/>
        </w:rPr>
      </w:pPr>
    </w:p>
    <w:p w14:paraId="40BE1429" w14:textId="2F4EDA54" w:rsidR="00C8424E" w:rsidRPr="002100E9" w:rsidRDefault="00B359C5" w:rsidP="002100E9">
      <w:pPr>
        <w:tabs>
          <w:tab w:val="left" w:pos="1134"/>
          <w:tab w:val="left" w:pos="1418"/>
          <w:tab w:val="left" w:pos="1701"/>
        </w:tabs>
        <w:jc w:val="both"/>
        <w:rPr>
          <w:lang w:val="en-US"/>
        </w:rPr>
      </w:pPr>
      <w:proofErr w:type="spellStart"/>
      <w:r>
        <w:rPr>
          <w:lang w:val="en-GB"/>
        </w:rPr>
        <w:t>Skaidra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Preibienė</w:t>
      </w:r>
      <w:proofErr w:type="spellEnd"/>
      <w:r w:rsidR="002100E9">
        <w:rPr>
          <w:lang w:val="en-GB"/>
        </w:rPr>
        <w:t xml:space="preserve"> tel.</w:t>
      </w:r>
      <w:r w:rsidR="002100E9">
        <w:rPr>
          <w:lang w:val="en-US"/>
        </w:rPr>
        <w:t xml:space="preserve"> </w:t>
      </w:r>
      <w:r w:rsidR="00A53ADA">
        <w:rPr>
          <w:lang w:val="en-US"/>
        </w:rPr>
        <w:t>8 6</w:t>
      </w:r>
      <w:r>
        <w:rPr>
          <w:lang w:val="en-US"/>
        </w:rPr>
        <w:t>2</w:t>
      </w:r>
      <w:r w:rsidR="00A53ADA">
        <w:rPr>
          <w:lang w:val="en-US"/>
        </w:rPr>
        <w:t xml:space="preserve">0 </w:t>
      </w:r>
      <w:r>
        <w:rPr>
          <w:lang w:val="en-US"/>
        </w:rPr>
        <w:t>60653</w:t>
      </w:r>
      <w:r w:rsidR="00A53ADA">
        <w:rPr>
          <w:lang w:val="en-US"/>
        </w:rPr>
        <w:t xml:space="preserve">, </w:t>
      </w:r>
      <w:r w:rsidR="002100E9">
        <w:rPr>
          <w:lang w:val="en-US"/>
        </w:rPr>
        <w:t xml:space="preserve">el. </w:t>
      </w:r>
      <w:r w:rsidR="002100E9">
        <w:t xml:space="preserve">p. </w:t>
      </w:r>
      <w:proofErr w:type="spellStart"/>
      <w:r>
        <w:t>skaidra.preibiene</w:t>
      </w:r>
      <w:proofErr w:type="spellEnd"/>
      <w:r w:rsidR="002100E9">
        <w:rPr>
          <w:lang w:val="en-US"/>
        </w:rPr>
        <w:t>@</w:t>
      </w:r>
      <w:proofErr w:type="spellStart"/>
      <w:r w:rsidR="002100E9">
        <w:rPr>
          <w:lang w:val="en-US"/>
        </w:rPr>
        <w:t>klaipedos-r.lt</w:t>
      </w:r>
      <w:proofErr w:type="spellEnd"/>
    </w:p>
    <w:sectPr w:rsidR="00C8424E" w:rsidRPr="002100E9" w:rsidSect="00E76AAB">
      <w:footerReference w:type="first" r:id="rId9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E0831" w14:textId="77777777" w:rsidR="00A4052F" w:rsidRDefault="00A4052F" w:rsidP="00F3669A">
      <w:r>
        <w:separator/>
      </w:r>
    </w:p>
  </w:endnote>
  <w:endnote w:type="continuationSeparator" w:id="0">
    <w:p w14:paraId="623E3D18" w14:textId="77777777" w:rsidR="00A4052F" w:rsidRDefault="00A4052F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2EEFC8BE">
              <wp:simplePos x="0" y="0"/>
              <wp:positionH relativeFrom="margin">
                <wp:posOffset>-771525</wp:posOffset>
              </wp:positionH>
              <wp:positionV relativeFrom="paragraph">
                <wp:posOffset>158750</wp:posOffset>
              </wp:positionV>
              <wp:extent cx="7315200" cy="28575"/>
              <wp:effectExtent l="0" t="0" r="19050" b="28575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1520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CAB0A3F" id="Tiesioji jungtis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60.75pt,12.5pt" to="515.2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" strokecolor="windowText" strokeweight=".5pt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Biudžetinė įstaiga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Duomenys kaupiami ir saugomi</w:t>
    </w:r>
  </w:p>
  <w:p w14:paraId="1AC5B8AC" w14:textId="27446164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Klaipėdos g. 2, LT-96130, Gargždai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Juridinių asmenų registre</w:t>
    </w:r>
    <w:r w:rsidR="00E76AAB" w:rsidRPr="00A53ADA">
      <w:rPr>
        <w:sz w:val="20"/>
        <w:szCs w:val="20"/>
      </w:rPr>
      <w:tab/>
    </w:r>
  </w:p>
  <w:p w14:paraId="2E4A70C2" w14:textId="4F855152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Tel. (8 46) 47 20 25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 xml:space="preserve">Kodas </w:t>
    </w:r>
    <w:r w:rsidR="00E76AAB" w:rsidRPr="00A53ADA">
      <w:rPr>
        <w:sz w:val="20"/>
        <w:szCs w:val="20"/>
        <w:shd w:val="clear" w:color="auto" w:fill="FFFFFF"/>
      </w:rPr>
      <w:t> 188773688</w:t>
    </w:r>
  </w:p>
  <w:p w14:paraId="6777AF0D" w14:textId="1A7FE68C" w:rsidR="00E76AAB" w:rsidRPr="00C8424E" w:rsidRDefault="00C8424E" w:rsidP="00C8424E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El. paštas </w:t>
    </w:r>
    <w:hyperlink r:id="rId2" w:history="1">
      <w:r w:rsidR="00E76AAB" w:rsidRPr="00A53ADA">
        <w:rPr>
          <w:rStyle w:val="Hipersaitas"/>
          <w:sz w:val="20"/>
          <w:szCs w:val="20"/>
        </w:rPr>
        <w:t>savivaldybe@klaipedos-r.lt</w:t>
      </w:r>
    </w:hyperlink>
    <w:r w:rsidR="00E76AAB" w:rsidRPr="00A53ADA">
      <w:rPr>
        <w:sz w:val="20"/>
        <w:szCs w:val="20"/>
      </w:rPr>
      <w:t xml:space="preserve">                 </w:t>
    </w:r>
    <w:r w:rsidR="00E76AAB">
      <w:rPr>
        <w:sz w:val="20"/>
        <w:szCs w:val="20"/>
      </w:rPr>
      <w:t xml:space="preserve">      </w:t>
    </w:r>
    <w:r w:rsidR="00E76AAB" w:rsidRPr="00A53ADA">
      <w:rPr>
        <w:sz w:val="20"/>
        <w:szCs w:val="20"/>
      </w:rPr>
      <w:t>www.klaipedos-r.lt</w:t>
    </w:r>
    <w:r w:rsidR="00E76AAB" w:rsidRPr="00A53ADA">
      <w:tab/>
    </w:r>
    <w:r w:rsidR="00E76AAB">
      <w:rPr>
        <w:lang w:val="en-US"/>
      </w:rPr>
      <w:tab/>
    </w:r>
    <w:r w:rsidR="00E76A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9ED78" w14:textId="77777777" w:rsidR="00A4052F" w:rsidRDefault="00A4052F" w:rsidP="00F3669A">
      <w:r>
        <w:separator/>
      </w:r>
    </w:p>
  </w:footnote>
  <w:footnote w:type="continuationSeparator" w:id="0">
    <w:p w14:paraId="059C73B7" w14:textId="77777777" w:rsidR="00A4052F" w:rsidRDefault="00A4052F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816"/>
    <w:rsid w:val="000C5035"/>
    <w:rsid w:val="000D05A0"/>
    <w:rsid w:val="000D24DA"/>
    <w:rsid w:val="00104652"/>
    <w:rsid w:val="00113323"/>
    <w:rsid w:val="001173B6"/>
    <w:rsid w:val="00133531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21EE7"/>
    <w:rsid w:val="00230BEE"/>
    <w:rsid w:val="002343FD"/>
    <w:rsid w:val="0023606D"/>
    <w:rsid w:val="00247429"/>
    <w:rsid w:val="00247E62"/>
    <w:rsid w:val="002602AC"/>
    <w:rsid w:val="00266E26"/>
    <w:rsid w:val="00277CA7"/>
    <w:rsid w:val="00281E0B"/>
    <w:rsid w:val="00282DAE"/>
    <w:rsid w:val="00283426"/>
    <w:rsid w:val="002860E7"/>
    <w:rsid w:val="00286CAA"/>
    <w:rsid w:val="00290F27"/>
    <w:rsid w:val="0029593B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0B18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61D3C"/>
    <w:rsid w:val="00362E07"/>
    <w:rsid w:val="00366DC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431B"/>
    <w:rsid w:val="003C46D2"/>
    <w:rsid w:val="003D452A"/>
    <w:rsid w:val="003D58B1"/>
    <w:rsid w:val="003E1DB8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439B0"/>
    <w:rsid w:val="00445171"/>
    <w:rsid w:val="00445817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21DF"/>
    <w:rsid w:val="005368B5"/>
    <w:rsid w:val="00543ADE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4138"/>
    <w:rsid w:val="005C73D4"/>
    <w:rsid w:val="005E0EA8"/>
    <w:rsid w:val="005F5520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5677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2F18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542E9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2B7B"/>
    <w:rsid w:val="008D60EF"/>
    <w:rsid w:val="008D7613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06E5"/>
    <w:rsid w:val="009478D7"/>
    <w:rsid w:val="00947CA0"/>
    <w:rsid w:val="009518D9"/>
    <w:rsid w:val="00952190"/>
    <w:rsid w:val="00955EDC"/>
    <w:rsid w:val="00956750"/>
    <w:rsid w:val="00960545"/>
    <w:rsid w:val="0097419C"/>
    <w:rsid w:val="00982005"/>
    <w:rsid w:val="0098260F"/>
    <w:rsid w:val="00982D7B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F29A0"/>
    <w:rsid w:val="009F7613"/>
    <w:rsid w:val="00A001FA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052F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359C5"/>
    <w:rsid w:val="00B41286"/>
    <w:rsid w:val="00B419CE"/>
    <w:rsid w:val="00B478BC"/>
    <w:rsid w:val="00B517BE"/>
    <w:rsid w:val="00B55488"/>
    <w:rsid w:val="00B559CC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424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34A7F"/>
    <w:rsid w:val="00D40D57"/>
    <w:rsid w:val="00D52AA7"/>
    <w:rsid w:val="00D52DB4"/>
    <w:rsid w:val="00D5730F"/>
    <w:rsid w:val="00D608E7"/>
    <w:rsid w:val="00D634F7"/>
    <w:rsid w:val="00D64785"/>
    <w:rsid w:val="00D675DF"/>
    <w:rsid w:val="00D67608"/>
    <w:rsid w:val="00D76DAF"/>
    <w:rsid w:val="00D77010"/>
    <w:rsid w:val="00D77036"/>
    <w:rsid w:val="00D77335"/>
    <w:rsid w:val="00D77C43"/>
    <w:rsid w:val="00D80259"/>
    <w:rsid w:val="00D815EE"/>
    <w:rsid w:val="00D81DE2"/>
    <w:rsid w:val="00D81F5E"/>
    <w:rsid w:val="00D838F9"/>
    <w:rsid w:val="00D85DC5"/>
    <w:rsid w:val="00D873F7"/>
    <w:rsid w:val="00D90018"/>
    <w:rsid w:val="00D94ADA"/>
    <w:rsid w:val="00D97A8B"/>
    <w:rsid w:val="00DA1D2E"/>
    <w:rsid w:val="00DB580C"/>
    <w:rsid w:val="00DC3130"/>
    <w:rsid w:val="00DD50ED"/>
    <w:rsid w:val="00DD5937"/>
    <w:rsid w:val="00DE5D9F"/>
    <w:rsid w:val="00DE5F5C"/>
    <w:rsid w:val="00E043D1"/>
    <w:rsid w:val="00E12AC5"/>
    <w:rsid w:val="00E32BA4"/>
    <w:rsid w:val="00E350FD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5F97"/>
    <w:rsid w:val="00E66225"/>
    <w:rsid w:val="00E71E4E"/>
    <w:rsid w:val="00E733F7"/>
    <w:rsid w:val="00E765D7"/>
    <w:rsid w:val="00E76AAB"/>
    <w:rsid w:val="00E81EDD"/>
    <w:rsid w:val="00E8570C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79BE"/>
    <w:rsid w:val="00F20EC3"/>
    <w:rsid w:val="00F30198"/>
    <w:rsid w:val="00F34961"/>
    <w:rsid w:val="00F3669A"/>
    <w:rsid w:val="00F40E0B"/>
    <w:rsid w:val="00F4570E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94997"/>
    <w:rsid w:val="00FA4DC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D75E-0307-48C5-8C2B-830F0B4B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86</Words>
  <Characters>998</Characters>
  <Application>Microsoft Office Word</Application>
  <DocSecurity>4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1082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Ingrida Urbonaviciene</cp:lastModifiedBy>
  <cp:revision>2</cp:revision>
  <cp:lastPrinted>2020-05-12T09:01:00Z</cp:lastPrinted>
  <dcterms:created xsi:type="dcterms:W3CDTF">2022-04-19T07:11:00Z</dcterms:created>
  <dcterms:modified xsi:type="dcterms:W3CDTF">2022-04-19T07:11:00Z</dcterms:modified>
</cp:coreProperties>
</file>